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0115E" w14:textId="77777777" w:rsidR="00FC3168" w:rsidRDefault="00FC3168" w:rsidP="00FC31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Michael KETYLL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2074082" w14:textId="77777777" w:rsidR="00FC3168" w:rsidRDefault="00FC3168" w:rsidP="00FC31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Sprowston</w:t>
      </w:r>
      <w:proofErr w:type="spellEnd"/>
      <w:r>
        <w:rPr>
          <w:rFonts w:ascii="Times New Roman" w:hAnsi="Times New Roman" w:cs="Times New Roman"/>
        </w:rPr>
        <w:t>, Norfolk. Yeoman.</w:t>
      </w:r>
    </w:p>
    <w:p w14:paraId="6B426A5B" w14:textId="77777777" w:rsidR="00FC3168" w:rsidRDefault="00FC3168" w:rsidP="00FC3168">
      <w:pPr>
        <w:rPr>
          <w:rFonts w:ascii="Times New Roman" w:hAnsi="Times New Roman" w:cs="Times New Roman"/>
        </w:rPr>
      </w:pPr>
    </w:p>
    <w:p w14:paraId="6DF70890" w14:textId="77777777" w:rsidR="00FC3168" w:rsidRDefault="00FC3168" w:rsidP="00FC3168">
      <w:pPr>
        <w:rPr>
          <w:rFonts w:ascii="Times New Roman" w:hAnsi="Times New Roman" w:cs="Times New Roman"/>
        </w:rPr>
      </w:pPr>
    </w:p>
    <w:p w14:paraId="3910759F" w14:textId="77777777" w:rsidR="00FC3168" w:rsidRDefault="00FC3168" w:rsidP="00FC31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Southale</w:t>
      </w:r>
      <w:proofErr w:type="spellEnd"/>
      <w:r>
        <w:rPr>
          <w:rFonts w:ascii="Times New Roman" w:hAnsi="Times New Roman" w:cs="Times New Roman"/>
        </w:rPr>
        <w:t>(q.v.) brought a plaint of debt against him and William</w:t>
      </w:r>
    </w:p>
    <w:p w14:paraId="477D3199" w14:textId="77777777" w:rsidR="00FC3168" w:rsidRDefault="00FC3168" w:rsidP="00FC31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Felgatex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Sprowston</w:t>
      </w:r>
      <w:proofErr w:type="spellEnd"/>
      <w:r>
        <w:rPr>
          <w:rFonts w:ascii="Times New Roman" w:hAnsi="Times New Roman" w:cs="Times New Roman"/>
        </w:rPr>
        <w:t>(q.v.).</w:t>
      </w:r>
    </w:p>
    <w:p w14:paraId="28E49672" w14:textId="77777777" w:rsidR="00FC3168" w:rsidRDefault="00FC3168" w:rsidP="00FC31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C290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46C616A" w14:textId="77777777" w:rsidR="00FC3168" w:rsidRDefault="00FC3168" w:rsidP="00FC3168">
      <w:pPr>
        <w:rPr>
          <w:rFonts w:ascii="Times New Roman" w:hAnsi="Times New Roman" w:cs="Times New Roman"/>
        </w:rPr>
      </w:pPr>
    </w:p>
    <w:p w14:paraId="2CE1FCB8" w14:textId="77777777" w:rsidR="00FC3168" w:rsidRDefault="00FC3168" w:rsidP="00FC3168">
      <w:pPr>
        <w:rPr>
          <w:rFonts w:ascii="Times New Roman" w:hAnsi="Times New Roman" w:cs="Times New Roman"/>
        </w:rPr>
      </w:pPr>
    </w:p>
    <w:p w14:paraId="74A8F72E" w14:textId="77777777" w:rsidR="00FC3168" w:rsidRDefault="00FC3168" w:rsidP="00FC31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January 2019</w:t>
      </w:r>
    </w:p>
    <w:p w14:paraId="0D35AD85" w14:textId="77777777" w:rsidR="006B2F86" w:rsidRPr="00E71FC3" w:rsidRDefault="00FC316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2983C" w14:textId="77777777" w:rsidR="00FC3168" w:rsidRDefault="00FC3168" w:rsidP="00E71FC3">
      <w:r>
        <w:separator/>
      </w:r>
    </w:p>
  </w:endnote>
  <w:endnote w:type="continuationSeparator" w:id="0">
    <w:p w14:paraId="4A008389" w14:textId="77777777" w:rsidR="00FC3168" w:rsidRDefault="00FC316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FE0A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E6CEE" w14:textId="77777777" w:rsidR="00FC3168" w:rsidRDefault="00FC3168" w:rsidP="00E71FC3">
      <w:r>
        <w:separator/>
      </w:r>
    </w:p>
  </w:footnote>
  <w:footnote w:type="continuationSeparator" w:id="0">
    <w:p w14:paraId="7EAD4F7C" w14:textId="77777777" w:rsidR="00FC3168" w:rsidRDefault="00FC316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16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C4768"/>
  <w15:chartTrackingRefBased/>
  <w15:docId w15:val="{E128515C-9AB9-45B6-932B-64B6C4A07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316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C31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2019-01-19T19:36:00Z</dcterms:created>
  <dcterms:modified xsi:type="dcterms:W3CDTF">2019-01-19T19:36:00Z</dcterms:modified>
</cp:coreProperties>
</file>